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8ED31" w14:textId="77777777" w:rsidR="00C82A2A" w:rsidRDefault="00C82A2A" w:rsidP="00C82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KYTEWYLDE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9105102" w14:textId="77777777" w:rsidR="00C82A2A" w:rsidRDefault="00C82A2A" w:rsidP="00C82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Weldhyde</w:t>
      </w:r>
      <w:proofErr w:type="spellEnd"/>
      <w:r>
        <w:rPr>
          <w:rFonts w:ascii="Times New Roman" w:hAnsi="Times New Roman" w:cs="Times New Roman"/>
        </w:rPr>
        <w:t xml:space="preserve"> in Ridge, Hertfordshire. Husbandman.</w:t>
      </w:r>
    </w:p>
    <w:p w14:paraId="62009C41" w14:textId="77777777" w:rsidR="00C82A2A" w:rsidRDefault="00C82A2A" w:rsidP="00C82A2A">
      <w:pPr>
        <w:rPr>
          <w:rFonts w:ascii="Times New Roman" w:hAnsi="Times New Roman" w:cs="Times New Roman"/>
        </w:rPr>
      </w:pPr>
    </w:p>
    <w:p w14:paraId="4C776458" w14:textId="77777777" w:rsidR="00C82A2A" w:rsidRDefault="00C82A2A" w:rsidP="00C82A2A">
      <w:pPr>
        <w:rPr>
          <w:rFonts w:ascii="Times New Roman" w:hAnsi="Times New Roman" w:cs="Times New Roman"/>
        </w:rPr>
      </w:pPr>
    </w:p>
    <w:p w14:paraId="1B51720A" w14:textId="77777777" w:rsidR="00C82A2A" w:rsidRDefault="00C82A2A" w:rsidP="00C82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Edward Westby(q.v.) brought a plaint of debt against him, William</w:t>
      </w:r>
    </w:p>
    <w:p w14:paraId="1E90BCF5" w14:textId="77777777" w:rsidR="00C82A2A" w:rsidRDefault="00C82A2A" w:rsidP="00C82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Assheley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Weldhyde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Brokke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Tittenhanger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14:paraId="31ADB5E2" w14:textId="77777777" w:rsidR="00C82A2A" w:rsidRDefault="00C82A2A" w:rsidP="00C82A2A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Edward Johnson of </w:t>
      </w:r>
      <w:proofErr w:type="spellStart"/>
      <w:proofErr w:type="gramStart"/>
      <w:r>
        <w:rPr>
          <w:rFonts w:ascii="Times New Roman" w:hAnsi="Times New Roman" w:cs="Times New Roman"/>
        </w:rPr>
        <w:t>St.Albans</w:t>
      </w:r>
      <w:proofErr w:type="spellEnd"/>
      <w:proofErr w:type="gramEnd"/>
      <w:r>
        <w:rPr>
          <w:rFonts w:ascii="Times New Roman" w:hAnsi="Times New Roman" w:cs="Times New Roman"/>
        </w:rPr>
        <w:t>(q.v.).</w:t>
      </w:r>
    </w:p>
    <w:p w14:paraId="70275F63" w14:textId="77777777" w:rsidR="00C82A2A" w:rsidRDefault="00C82A2A" w:rsidP="00C82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A3CB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1835353" w14:textId="77777777" w:rsidR="00C82A2A" w:rsidRDefault="00C82A2A" w:rsidP="00C82A2A">
      <w:pPr>
        <w:rPr>
          <w:rFonts w:ascii="Times New Roman" w:hAnsi="Times New Roman" w:cs="Times New Roman"/>
        </w:rPr>
      </w:pPr>
    </w:p>
    <w:p w14:paraId="16206275" w14:textId="77777777" w:rsidR="00C82A2A" w:rsidRDefault="00C82A2A" w:rsidP="00C82A2A">
      <w:pPr>
        <w:rPr>
          <w:rFonts w:ascii="Times New Roman" w:hAnsi="Times New Roman" w:cs="Times New Roman"/>
        </w:rPr>
      </w:pPr>
    </w:p>
    <w:p w14:paraId="736DEB08" w14:textId="77777777" w:rsidR="00C82A2A" w:rsidRDefault="00C82A2A" w:rsidP="00C82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April 1484</w:t>
      </w:r>
    </w:p>
    <w:p w14:paraId="4C1C8F4D" w14:textId="77777777" w:rsidR="006B2F86" w:rsidRPr="00E71FC3" w:rsidRDefault="00C82A2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F6DC8" w14:textId="77777777" w:rsidR="00C82A2A" w:rsidRDefault="00C82A2A" w:rsidP="00E71FC3">
      <w:r>
        <w:separator/>
      </w:r>
    </w:p>
  </w:endnote>
  <w:endnote w:type="continuationSeparator" w:id="0">
    <w:p w14:paraId="583EB9E6" w14:textId="77777777" w:rsidR="00C82A2A" w:rsidRDefault="00C82A2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84D6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26651" w14:textId="77777777" w:rsidR="00C82A2A" w:rsidRDefault="00C82A2A" w:rsidP="00E71FC3">
      <w:r>
        <w:separator/>
      </w:r>
    </w:p>
  </w:footnote>
  <w:footnote w:type="continuationSeparator" w:id="0">
    <w:p w14:paraId="7A11E5A0" w14:textId="77777777" w:rsidR="00C82A2A" w:rsidRDefault="00C82A2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A2A"/>
    <w:rsid w:val="001A7C09"/>
    <w:rsid w:val="00577BD5"/>
    <w:rsid w:val="00656CBA"/>
    <w:rsid w:val="006A1F77"/>
    <w:rsid w:val="00733BE7"/>
    <w:rsid w:val="00AB52E8"/>
    <w:rsid w:val="00B16D3F"/>
    <w:rsid w:val="00BB41AC"/>
    <w:rsid w:val="00C82A2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CE35A"/>
  <w15:chartTrackingRefBased/>
  <w15:docId w15:val="{77467C30-E634-4087-88B1-BA01D4F90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A2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82A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2019-04-13T19:13:00Z</dcterms:created>
  <dcterms:modified xsi:type="dcterms:W3CDTF">2019-04-13T19:13:00Z</dcterms:modified>
</cp:coreProperties>
</file>